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B55F7" w14:textId="77777777" w:rsidR="006408B4" w:rsidRDefault="006408B4" w:rsidP="006408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Benedict BERNARD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C8DAAF0" w14:textId="77777777" w:rsidR="006408B4" w:rsidRDefault="006408B4" w:rsidP="006408B4">
      <w:pPr>
        <w:pStyle w:val="NoSpacing"/>
        <w:rPr>
          <w:rFonts w:cs="Times New Roman"/>
          <w:szCs w:val="24"/>
        </w:rPr>
      </w:pPr>
    </w:p>
    <w:p w14:paraId="41E39A98" w14:textId="77777777" w:rsidR="006408B4" w:rsidRDefault="006408B4" w:rsidP="006408B4">
      <w:pPr>
        <w:pStyle w:val="NoSpacing"/>
        <w:rPr>
          <w:rFonts w:cs="Times New Roman"/>
          <w:szCs w:val="24"/>
        </w:rPr>
      </w:pPr>
    </w:p>
    <w:p w14:paraId="53AE9827" w14:textId="77777777" w:rsidR="006408B4" w:rsidRDefault="006408B4" w:rsidP="006408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He, John </w:t>
      </w:r>
      <w:proofErr w:type="spellStart"/>
      <w:r>
        <w:rPr>
          <w:rFonts w:cs="Times New Roman"/>
          <w:szCs w:val="24"/>
        </w:rPr>
        <w:t>Penlyn</w:t>
      </w:r>
      <w:proofErr w:type="spellEnd"/>
      <w:r>
        <w:rPr>
          <w:rFonts w:cs="Times New Roman"/>
          <w:szCs w:val="24"/>
        </w:rPr>
        <w:t xml:space="preserve">(q.v.), Michael </w:t>
      </w:r>
      <w:proofErr w:type="spellStart"/>
      <w:r>
        <w:rPr>
          <w:rFonts w:cs="Times New Roman"/>
          <w:szCs w:val="24"/>
        </w:rPr>
        <w:t>Petyt</w:t>
      </w:r>
      <w:proofErr w:type="spellEnd"/>
      <w:r>
        <w:rPr>
          <w:rFonts w:cs="Times New Roman"/>
          <w:szCs w:val="24"/>
        </w:rPr>
        <w:t xml:space="preserve">(q.v.) and Peter </w:t>
      </w:r>
      <w:proofErr w:type="spellStart"/>
      <w:r>
        <w:rPr>
          <w:rFonts w:cs="Times New Roman"/>
          <w:szCs w:val="24"/>
        </w:rPr>
        <w:t>Benyll</w:t>
      </w:r>
      <w:proofErr w:type="spellEnd"/>
      <w:r>
        <w:rPr>
          <w:rFonts w:cs="Times New Roman"/>
          <w:szCs w:val="24"/>
        </w:rPr>
        <w:t xml:space="preserve">(q.v.) </w:t>
      </w:r>
      <w:proofErr w:type="gramStart"/>
      <w:r>
        <w:rPr>
          <w:rFonts w:cs="Times New Roman"/>
          <w:szCs w:val="24"/>
        </w:rPr>
        <w:t>made</w:t>
      </w:r>
      <w:proofErr w:type="gramEnd"/>
      <w:r>
        <w:rPr>
          <w:rFonts w:cs="Times New Roman"/>
          <w:szCs w:val="24"/>
        </w:rPr>
        <w:t xml:space="preserve"> </w:t>
      </w:r>
    </w:p>
    <w:p w14:paraId="6C0FEF53" w14:textId="77777777" w:rsidR="006408B4" w:rsidRDefault="006408B4" w:rsidP="006408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plaint of common recovery against Richard </w:t>
      </w:r>
      <w:proofErr w:type="spellStart"/>
      <w:r>
        <w:rPr>
          <w:rFonts w:cs="Times New Roman"/>
          <w:szCs w:val="24"/>
        </w:rPr>
        <w:t>Boscawenros</w:t>
      </w:r>
      <w:proofErr w:type="spellEnd"/>
      <w:r>
        <w:rPr>
          <w:rFonts w:cs="Times New Roman"/>
          <w:szCs w:val="24"/>
        </w:rPr>
        <w:t>, esquire(q.v.).</w:t>
      </w:r>
    </w:p>
    <w:p w14:paraId="3A5D3738" w14:textId="77777777" w:rsidR="006408B4" w:rsidRDefault="006408B4" w:rsidP="006408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251C20C2" w14:textId="77777777" w:rsidR="006408B4" w:rsidRDefault="006408B4" w:rsidP="006408B4">
      <w:pPr>
        <w:pStyle w:val="NoSpacing"/>
        <w:rPr>
          <w:rFonts w:cs="Times New Roman"/>
          <w:szCs w:val="24"/>
        </w:rPr>
      </w:pPr>
    </w:p>
    <w:p w14:paraId="43217BE8" w14:textId="77777777" w:rsidR="006408B4" w:rsidRDefault="006408B4" w:rsidP="006408B4">
      <w:pPr>
        <w:pStyle w:val="NoSpacing"/>
        <w:rPr>
          <w:rFonts w:cs="Times New Roman"/>
          <w:szCs w:val="24"/>
        </w:rPr>
      </w:pPr>
    </w:p>
    <w:p w14:paraId="769B4D6B" w14:textId="77777777" w:rsidR="006408B4" w:rsidRDefault="006408B4" w:rsidP="006408B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December 2022</w:t>
      </w:r>
    </w:p>
    <w:p w14:paraId="43B7663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6F6A2" w14:textId="77777777" w:rsidR="006408B4" w:rsidRDefault="006408B4" w:rsidP="009139A6">
      <w:r>
        <w:separator/>
      </w:r>
    </w:p>
  </w:endnote>
  <w:endnote w:type="continuationSeparator" w:id="0">
    <w:p w14:paraId="302187AC" w14:textId="77777777" w:rsidR="006408B4" w:rsidRDefault="006408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834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BE5B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2DD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97A30" w14:textId="77777777" w:rsidR="006408B4" w:rsidRDefault="006408B4" w:rsidP="009139A6">
      <w:r>
        <w:separator/>
      </w:r>
    </w:p>
  </w:footnote>
  <w:footnote w:type="continuationSeparator" w:id="0">
    <w:p w14:paraId="41A309A5" w14:textId="77777777" w:rsidR="006408B4" w:rsidRDefault="006408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45D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F1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50F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8B4"/>
    <w:rsid w:val="000666E0"/>
    <w:rsid w:val="002510B7"/>
    <w:rsid w:val="005C130B"/>
    <w:rsid w:val="006408B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1CF07"/>
  <w15:chartTrackingRefBased/>
  <w15:docId w15:val="{02DD1A30-5736-4E69-8A58-98A8B6B80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408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2023-01-30T15:10:00Z</dcterms:created>
  <dcterms:modified xsi:type="dcterms:W3CDTF">2023-01-30T15:11:00Z</dcterms:modified>
</cp:coreProperties>
</file>